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2A6659" w14:textId="77777777"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14:paraId="730F6B16" w14:textId="77777777"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14:paraId="0A37501D" w14:textId="77777777"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14:paraId="43B3D3AF" w14:textId="77777777"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p w14:paraId="5DAB6C7B" w14:textId="77777777" w:rsidR="008C4565" w:rsidRDefault="008C456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14:paraId="02EB378F" w14:textId="77777777"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14:paraId="6A05A809" w14:textId="77777777"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  <w:sectPr w:rsidR="00133837" w:rsidSect="00B7517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endnotePr>
            <w:numFmt w:val="decimal"/>
          </w:endnotePr>
          <w:pgSz w:w="11909" w:h="16834" w:code="9"/>
          <w:pgMar w:top="1440" w:right="1440" w:bottom="1440" w:left="1440" w:header="709" w:footer="709" w:gutter="0"/>
          <w:cols w:space="720"/>
          <w:titlePg/>
          <w:docGrid w:linePitch="299"/>
        </w:sectPr>
      </w:pPr>
    </w:p>
    <w:p w14:paraId="5A39BBE3" w14:textId="77777777"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A3D3EC" w14:textId="77777777" w:rsidR="007B7E60" w:rsidRDefault="007B7E60">
      <w:pPr>
        <w:spacing w:after="0" w:line="20" w:lineRule="exact"/>
      </w:pPr>
    </w:p>
  </w:endnote>
  <w:endnote w:type="continuationSeparator" w:id="0">
    <w:p w14:paraId="0D0B940D" w14:textId="77777777" w:rsidR="007B7E60" w:rsidRDefault="007B7E60">
      <w:pPr>
        <w:spacing w:after="0" w:line="20" w:lineRule="exact"/>
      </w:pPr>
    </w:p>
  </w:endnote>
  <w:endnote w:type="continuationNotice" w:id="1">
    <w:p w14:paraId="0E27B00A" w14:textId="77777777" w:rsidR="007B7E60" w:rsidRDefault="007B7E60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0DF489" w14:textId="12617C9B" w:rsidR="00562CAE" w:rsidRDefault="00562CA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776" behindDoc="0" locked="0" layoutInCell="1" allowOverlap="1" wp14:anchorId="40F604B9" wp14:editId="3E73F88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6510" b="15240"/>
              <wp:wrapSquare wrapText="bothSides"/>
              <wp:docPr id="2" name="Text Box 2" descr="OFFI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50E220" w14:textId="5DFFEEAB" w:rsidR="00562CAE" w:rsidRPr="00562CAE" w:rsidRDefault="00562CAE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</w:pPr>
                          <w:r w:rsidRPr="00562CAE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F604B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left:0;text-align:left;margin-left:0;margin-top:.05pt;width:34.95pt;height:34.95pt;z-index:25165977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" filled="f" stroked="f">
              <v:fill o:detectmouseclick="t"/>
              <v:textbox style="mso-fit-shape-to-text:t" inset="0,0,0,0">
                <w:txbxContent>
                  <w:p w14:paraId="7450E220" w14:textId="5DFFEEAB" w:rsidR="00562CAE" w:rsidRPr="00562CAE" w:rsidRDefault="00562CAE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</w:pPr>
                    <w:r w:rsidRPr="00562CAE"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FB0818" w14:textId="68E9BA8E" w:rsidR="00DE0170" w:rsidRDefault="00562CAE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noProof/>
        <w:szCs w:val="22"/>
      </w:rPr>
      <mc:AlternateContent>
        <mc:Choice Requires="wps">
          <w:drawing>
            <wp:anchor distT="0" distB="0" distL="0" distR="0" simplePos="0" relativeHeight="251660800" behindDoc="0" locked="0" layoutInCell="1" allowOverlap="1" wp14:anchorId="69A6D285" wp14:editId="0A32D95F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6510" b="15240"/>
              <wp:wrapSquare wrapText="bothSides"/>
              <wp:docPr id="3" name="Text Box 3" descr="OFFI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99E550" w14:textId="02FEF613" w:rsidR="00562CAE" w:rsidRPr="00562CAE" w:rsidRDefault="00562CAE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</w:pPr>
                          <w:r w:rsidRPr="00562CAE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A6D28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left:0;text-align:left;margin-left:0;margin-top:.05pt;width:34.95pt;height:34.95pt;z-index:25166080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" filled="f" stroked="f">
              <v:fill o:detectmouseclick="t"/>
              <v:textbox style="mso-fit-shape-to-text:t" inset="0,0,0,0">
                <w:txbxContent>
                  <w:p w14:paraId="3899E550" w14:textId="02FEF613" w:rsidR="00562CAE" w:rsidRPr="00562CAE" w:rsidRDefault="00562CAE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</w:pPr>
                    <w:r w:rsidRPr="00562CAE"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33A98BDD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14:paraId="746532FB" w14:textId="77777777"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EC669" w14:textId="084361A8" w:rsidR="00EA0F08" w:rsidRDefault="00562CAE" w:rsidP="00C973D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1C060D66" wp14:editId="0F2A8D7A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6510" b="15240"/>
              <wp:wrapSquare wrapText="bothSides"/>
              <wp:docPr id="1" name="Text Box 1" descr="OFFI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68038B" w14:textId="075CD380" w:rsidR="00562CAE" w:rsidRPr="00562CAE" w:rsidRDefault="00562CAE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</w:pPr>
                          <w:r w:rsidRPr="00562CAE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060D6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left:0;text-align:left;margin-left:0;margin-top:.05pt;width:34.95pt;height:34.95pt;z-index:25165875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" filled="f" stroked="f">
              <v:fill o:detectmouseclick="t"/>
              <v:textbox style="mso-fit-shape-to-text:t" inset="0,0,0,0">
                <w:txbxContent>
                  <w:p w14:paraId="4E68038B" w14:textId="075CD380" w:rsidR="00562CAE" w:rsidRPr="00562CAE" w:rsidRDefault="00562CAE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</w:pPr>
                    <w:r w:rsidRPr="00562CAE"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7BC3A35B" w14:textId="77777777"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</w:p>
  <w:p w14:paraId="5758E1CC" w14:textId="77777777"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14:paraId="5FBB3DC3" w14:textId="77777777"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061E4C" w14:textId="77777777" w:rsidR="007B7E60" w:rsidRDefault="007B7E60">
      <w:pPr>
        <w:spacing w:after="0" w:line="240" w:lineRule="auto"/>
      </w:pPr>
      <w:r>
        <w:separator/>
      </w:r>
    </w:p>
  </w:footnote>
  <w:footnote w:type="continuationSeparator" w:id="0">
    <w:p w14:paraId="44EAFD9C" w14:textId="77777777" w:rsidR="007B7E60" w:rsidRDefault="007B7E60">
      <w:pPr>
        <w:spacing w:after="0" w:line="240" w:lineRule="auto"/>
      </w:pPr>
      <w:r>
        <w:continuationSeparator/>
      </w:r>
    </w:p>
  </w:footnote>
  <w:footnote w:type="continuationNotice" w:id="1">
    <w:p w14:paraId="4B94D5A5" w14:textId="77777777" w:rsidR="007B7E60" w:rsidRDefault="007B7E6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5CE373" w14:textId="77777777" w:rsidR="00562CAE" w:rsidRDefault="00562C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37645" w14:textId="77777777" w:rsidR="00DE0170" w:rsidRDefault="5F67C03C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 w:rsidRPr="5F67C03C">
      <w:rPr>
        <w:rFonts w:ascii="Calibri" w:hAnsi="Calibri" w:cs="Arial"/>
        <w:b/>
        <w:bCs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 wp14:anchorId="44955B25" wp14:editId="07777777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74A46B5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14:paraId="41C8F396" w14:textId="77777777"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F12C56" w14:textId="77777777"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14:paraId="5AF7578D" w14:textId="77777777"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14:paraId="518D642B" w14:textId="77777777"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2018</w:t>
    </w:r>
  </w:p>
  <w:p w14:paraId="3656B9AB" w14:textId="77777777"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B25F1"/>
    <w:rsid w:val="001C15EF"/>
    <w:rsid w:val="001E2C98"/>
    <w:rsid w:val="002862B4"/>
    <w:rsid w:val="0029435D"/>
    <w:rsid w:val="002C1799"/>
    <w:rsid w:val="00336110"/>
    <w:rsid w:val="00352377"/>
    <w:rsid w:val="00355227"/>
    <w:rsid w:val="00424C78"/>
    <w:rsid w:val="004D7CEB"/>
    <w:rsid w:val="00562CAE"/>
    <w:rsid w:val="00666DD9"/>
    <w:rsid w:val="006B75F4"/>
    <w:rsid w:val="006C02CA"/>
    <w:rsid w:val="007B7E60"/>
    <w:rsid w:val="008159E7"/>
    <w:rsid w:val="008C4565"/>
    <w:rsid w:val="00971F8C"/>
    <w:rsid w:val="00A012FF"/>
    <w:rsid w:val="00A92386"/>
    <w:rsid w:val="00B75170"/>
    <w:rsid w:val="00BB27EE"/>
    <w:rsid w:val="00BE5289"/>
    <w:rsid w:val="00C973D8"/>
    <w:rsid w:val="00CE632A"/>
    <w:rsid w:val="00D43864"/>
    <w:rsid w:val="00DE0170"/>
    <w:rsid w:val="00EA0F08"/>
    <w:rsid w:val="00F3180C"/>
    <w:rsid w:val="00F44BAD"/>
    <w:rsid w:val="5F67C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FBEE56F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u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urfulGrid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urfulGrid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urfulGrid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urfulGrid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urfulGrid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urfulGrid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u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urfulList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urfulList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urfulList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urfulList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urfulList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urfulList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u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urfulShading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</w:style>
  <w:style w:type="character" w:customStyle="1" w:styleId="EmailSignatureChar">
    <w:name w:val="Email Signature Char"/>
    <w:link w:val="E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11044F9C891445A5E43B0D661475E7" ma:contentTypeVersion="6" ma:contentTypeDescription="Create a new document." ma:contentTypeScope="" ma:versionID="52acbf11099a463f02d53c6fa4a3f3cc">
  <xsd:schema xmlns:xsd="http://www.w3.org/2001/XMLSchema" xmlns:xs="http://www.w3.org/2001/XMLSchema" xmlns:p="http://schemas.microsoft.com/office/2006/metadata/properties" xmlns:ns2="134d139d-4d95-42c5-b358-d057593af5eb" xmlns:ns3="77a92676-2441-4d9c-891d-475e82d00784" targetNamespace="http://schemas.microsoft.com/office/2006/metadata/properties" ma:root="true" ma:fieldsID="f1fead390df3c00e43f839e8616a8d9b" ns2:_="" ns3:_="">
    <xsd:import namespace="134d139d-4d95-42c5-b358-d057593af5eb"/>
    <xsd:import namespace="77a92676-2441-4d9c-891d-475e82d007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4d139d-4d95-42c5-b358-d057593af5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a92676-2441-4d9c-891d-475e82d007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396D1B-D855-4661-B183-5777354E22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0BD222-33CB-4A91-94E5-6C0E66142D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7EFCB4-97ED-4FE1-81F8-4E46F5D9B8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711580-969F-46EC-B42C-AE5DBE92D1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4d139d-4d95-42c5-b358-d057593af5eb"/>
    <ds:schemaRef ds:uri="77a92676-2441-4d9c-891d-475e82d007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uk-blank-hs.dot</Template>
  <TotalTime>0</TotalTime>
  <Pages>1</Pages>
  <Words>27</Words>
  <Characters>155</Characters>
  <Application>Microsoft Office Word</Application>
  <DocSecurity>0</DocSecurity>
  <Lines>1</Lines>
  <Paragraphs>1</Paragraphs>
  <ScaleCrop>false</ScaleCrop>
  <Manager/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Hanlon</dc:creator>
  <cp:keywords/>
  <dc:description/>
  <cp:lastModifiedBy>Fellowes, Anthony (Commercial Directorate)</cp:lastModifiedBy>
  <cp:revision>3</cp:revision>
  <dcterms:created xsi:type="dcterms:W3CDTF">2021-05-20T10:16:00Z</dcterms:created>
  <dcterms:modified xsi:type="dcterms:W3CDTF">2021-05-20T10:16:00Z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ContentTypeId">
    <vt:lpwstr>0x0101005711044F9C891445A5E43B0D661475E7</vt:lpwstr>
  </property>
  <property fmtid="{D5CDD505-2E9C-101B-9397-08002B2CF9AE}" pid="9" name="ClassificationContentMarkingFooterShapeIds">
    <vt:lpwstr>1,2,3</vt:lpwstr>
  </property>
  <property fmtid="{D5CDD505-2E9C-101B-9397-08002B2CF9AE}" pid="10" name="ClassificationContentMarkingFooterFontProps">
    <vt:lpwstr>#000000,10,Calibri</vt:lpwstr>
  </property>
  <property fmtid="{D5CDD505-2E9C-101B-9397-08002B2CF9AE}" pid="11" name="ClassificationContentMarkingFooterText">
    <vt:lpwstr>OFFICIAL</vt:lpwstr>
  </property>
  <property fmtid="{D5CDD505-2E9C-101B-9397-08002B2CF9AE}" pid="12" name="MSIP_Label_f9af038e-07b4-4369-a678-c835687cb272_Enabled">
    <vt:lpwstr>True</vt:lpwstr>
  </property>
  <property fmtid="{D5CDD505-2E9C-101B-9397-08002B2CF9AE}" pid="13" name="MSIP_Label_f9af038e-07b4-4369-a678-c835687cb272_SiteId">
    <vt:lpwstr>ac52f73c-fd1a-4a9a-8e7a-4a248f3139e1</vt:lpwstr>
  </property>
  <property fmtid="{D5CDD505-2E9C-101B-9397-08002B2CF9AE}" pid="14" name="MSIP_Label_f9af038e-07b4-4369-a678-c835687cb272_ActionId">
    <vt:lpwstr>5311ceb5-2f42-42df-8110-f047fecff52d</vt:lpwstr>
  </property>
  <property fmtid="{D5CDD505-2E9C-101B-9397-08002B2CF9AE}" pid="15" name="MSIP_Label_f9af038e-07b4-4369-a678-c835687cb272_Method">
    <vt:lpwstr>Standard</vt:lpwstr>
  </property>
  <property fmtid="{D5CDD505-2E9C-101B-9397-08002B2CF9AE}" pid="16" name="MSIP_Label_f9af038e-07b4-4369-a678-c835687cb272_SetDate">
    <vt:lpwstr>2021-05-20T10:16:44Z</vt:lpwstr>
  </property>
  <property fmtid="{D5CDD505-2E9C-101B-9397-08002B2CF9AE}" pid="17" name="MSIP_Label_f9af038e-07b4-4369-a678-c835687cb272_Name">
    <vt:lpwstr>OFFICIAL</vt:lpwstr>
  </property>
  <property fmtid="{D5CDD505-2E9C-101B-9397-08002B2CF9AE}" pid="18" name="MSIP_Label_f9af038e-07b4-4369-a678-c835687cb272_ContentBits">
    <vt:lpwstr>2</vt:lpwstr>
  </property>
</Properties>
</file>